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01008" w14:textId="77777777" w:rsidR="00C024B2" w:rsidRDefault="00C024B2" w:rsidP="00C024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BACHILLES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05E3D542" w14:textId="77777777" w:rsidR="00C024B2" w:rsidRDefault="00C024B2" w:rsidP="00C024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078E9FF" w14:textId="77777777" w:rsidR="00C024B2" w:rsidRDefault="00C024B2" w:rsidP="00C024B2">
      <w:pPr>
        <w:pStyle w:val="NoSpacing"/>
        <w:rPr>
          <w:rFonts w:cs="Times New Roman"/>
          <w:szCs w:val="24"/>
        </w:rPr>
      </w:pPr>
    </w:p>
    <w:p w14:paraId="09B584C7" w14:textId="77777777" w:rsidR="00C024B2" w:rsidRDefault="00C024B2" w:rsidP="00C024B2">
      <w:pPr>
        <w:pStyle w:val="NoSpacing"/>
        <w:rPr>
          <w:rFonts w:cs="Times New Roman"/>
          <w:szCs w:val="24"/>
        </w:rPr>
      </w:pPr>
    </w:p>
    <w:p w14:paraId="13B36F0F" w14:textId="77777777" w:rsidR="00C024B2" w:rsidRDefault="00C024B2" w:rsidP="00C024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took on an apprentice, Thomas London(q.v.).</w:t>
      </w:r>
    </w:p>
    <w:p w14:paraId="65B83EBB" w14:textId="77777777" w:rsidR="00C024B2" w:rsidRDefault="00C024B2" w:rsidP="00C024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E225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684B732F" w14:textId="77777777" w:rsidR="00C024B2" w:rsidRDefault="00C024B2" w:rsidP="00C024B2">
      <w:pPr>
        <w:pStyle w:val="NoSpacing"/>
        <w:rPr>
          <w:rFonts w:cs="Times New Roman"/>
          <w:szCs w:val="24"/>
        </w:rPr>
      </w:pPr>
    </w:p>
    <w:p w14:paraId="318EB774" w14:textId="77777777" w:rsidR="00C024B2" w:rsidRDefault="00C024B2" w:rsidP="00C024B2">
      <w:pPr>
        <w:pStyle w:val="NoSpacing"/>
        <w:rPr>
          <w:rFonts w:cs="Times New Roman"/>
          <w:szCs w:val="24"/>
        </w:rPr>
      </w:pPr>
    </w:p>
    <w:p w14:paraId="4B20ADC3" w14:textId="77777777" w:rsidR="00C024B2" w:rsidRDefault="00C024B2" w:rsidP="00C024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2024</w:t>
      </w:r>
    </w:p>
    <w:p w14:paraId="39533F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853A4" w14:textId="77777777" w:rsidR="00C024B2" w:rsidRDefault="00C024B2" w:rsidP="009139A6">
      <w:r>
        <w:separator/>
      </w:r>
    </w:p>
  </w:endnote>
  <w:endnote w:type="continuationSeparator" w:id="0">
    <w:p w14:paraId="00A2A5CA" w14:textId="77777777" w:rsidR="00C024B2" w:rsidRDefault="00C024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150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9AC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607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5FB9F" w14:textId="77777777" w:rsidR="00C024B2" w:rsidRDefault="00C024B2" w:rsidP="009139A6">
      <w:r>
        <w:separator/>
      </w:r>
    </w:p>
  </w:footnote>
  <w:footnote w:type="continuationSeparator" w:id="0">
    <w:p w14:paraId="15AD575E" w14:textId="77777777" w:rsidR="00C024B2" w:rsidRDefault="00C024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9EE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B99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96B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B2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024B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874D9"/>
  <w15:chartTrackingRefBased/>
  <w15:docId w15:val="{7F90DAAB-CE9E-493E-A65F-44D01539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24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2024-07-14T18:45:00Z</dcterms:created>
  <dcterms:modified xsi:type="dcterms:W3CDTF">2024-07-14T18:46:00Z</dcterms:modified>
</cp:coreProperties>
</file>